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8B5" w:rsidRDefault="002F58B5" w:rsidP="002F58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Agnes SWANTON</w:t>
      </w:r>
      <w:r>
        <w:t xml:space="preserve">   </w:t>
      </w:r>
      <w:proofErr w:type="gramStart"/>
      <w:r>
        <w:t xml:space="preserve">   (</w:t>
      </w:r>
      <w:proofErr w:type="gramEnd"/>
      <w:r>
        <w:t>fl.1504)</w:t>
      </w:r>
    </w:p>
    <w:p w:rsidR="002F58B5" w:rsidRDefault="002F58B5" w:rsidP="002F58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Seasalter</w:t>
      </w:r>
      <w:proofErr w:type="spellEnd"/>
      <w:r>
        <w:t>, Kent.</w:t>
      </w:r>
    </w:p>
    <w:p w:rsidR="002F58B5" w:rsidRDefault="002F58B5" w:rsidP="002F58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58B5" w:rsidRDefault="002F58B5" w:rsidP="002F58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58B5" w:rsidRDefault="002F58B5" w:rsidP="002F58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1504</w:t>
      </w:r>
      <w:r>
        <w:tab/>
        <w:t>She made her Will.  (Plomer p.459)</w:t>
      </w:r>
    </w:p>
    <w:p w:rsidR="002F58B5" w:rsidRDefault="002F58B5" w:rsidP="002F58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58B5" w:rsidRDefault="002F58B5" w:rsidP="002F58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58B5" w:rsidRDefault="002F58B5" w:rsidP="002F58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2F58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8B5" w:rsidRDefault="002F58B5" w:rsidP="00E71FC3">
      <w:pPr>
        <w:spacing w:after="0" w:line="240" w:lineRule="auto"/>
      </w:pPr>
      <w:r>
        <w:separator/>
      </w:r>
    </w:p>
  </w:endnote>
  <w:endnote w:type="continuationSeparator" w:id="0">
    <w:p w:rsidR="002F58B5" w:rsidRDefault="002F58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8B5" w:rsidRDefault="002F58B5" w:rsidP="00E71FC3">
      <w:pPr>
        <w:spacing w:after="0" w:line="240" w:lineRule="auto"/>
      </w:pPr>
      <w:r>
        <w:separator/>
      </w:r>
    </w:p>
  </w:footnote>
  <w:footnote w:type="continuationSeparator" w:id="0">
    <w:p w:rsidR="002F58B5" w:rsidRDefault="002F58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B5"/>
    <w:rsid w:val="001A7C09"/>
    <w:rsid w:val="002F58B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C0B5C8-C0DF-47B9-99B7-F34376E26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2017-08-18T20:35:00Z</dcterms:created>
  <dcterms:modified xsi:type="dcterms:W3CDTF">2017-08-18T20:35:00Z</dcterms:modified>
</cp:coreProperties>
</file>